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96268" w14:textId="524DD315" w:rsidR="003E35DF" w:rsidRPr="0033027D" w:rsidRDefault="003E35DF" w:rsidP="003E35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0295327"/>
      <w:bookmarkStart w:id="1" w:name="OLE_LINK5"/>
      <w:bookmarkStart w:id="2" w:name="OLE_LINK6"/>
      <w:bookmarkEnd w:id="0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103</w:t>
      </w:r>
      <w:r w:rsidRPr="0033027D">
        <w:rPr>
          <w:b/>
          <w:noProof/>
          <w:sz w:val="24"/>
        </w:rPr>
        <w:tab/>
      </w:r>
      <w:r w:rsidR="008A53B8" w:rsidRPr="008A53B8">
        <w:rPr>
          <w:b/>
          <w:noProof/>
          <w:sz w:val="24"/>
        </w:rPr>
        <w:t>RP-240363</w:t>
      </w:r>
    </w:p>
    <w:p w14:paraId="51F76ED1" w14:textId="136100B5" w:rsidR="00595B52" w:rsidRDefault="003E35DF" w:rsidP="003E35DF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</w:rPr>
        <w:t>Maastricht, Netherlands</w:t>
      </w:r>
      <w:r w:rsidRPr="00B01ACB">
        <w:rPr>
          <w:sz w:val="24"/>
        </w:rPr>
        <w:t xml:space="preserve">, </w:t>
      </w:r>
      <w:r>
        <w:rPr>
          <w:sz w:val="24"/>
        </w:rPr>
        <w:t>March 18-21</w:t>
      </w:r>
      <w:r w:rsidRPr="00B01ACB">
        <w:rPr>
          <w:sz w:val="24"/>
        </w:rPr>
        <w:t>, 202</w:t>
      </w:r>
      <w:r>
        <w:rPr>
          <w:sz w:val="24"/>
        </w:rPr>
        <w:t>4</w:t>
      </w:r>
      <w:bookmarkEnd w:id="1"/>
      <w:bookmarkEnd w:id="2"/>
    </w:p>
    <w:p w14:paraId="5885C280" w14:textId="77777777" w:rsidR="003E35DF" w:rsidRPr="00684CA1" w:rsidRDefault="003E35DF" w:rsidP="003E35D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375BDB2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77BF8">
        <w:rPr>
          <w:rFonts w:ascii="Arial" w:hAnsi="Arial" w:cs="Arial"/>
          <w:b/>
          <w:bCs/>
        </w:rPr>
        <w:t>Nokia</w:t>
      </w:r>
    </w:p>
    <w:p w14:paraId="21C5915E" w14:textId="3089B0F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bookmarkStart w:id="3" w:name="_Hlk151620244"/>
      <w:r w:rsidRPr="00684CA1">
        <w:rPr>
          <w:rFonts w:ascii="Arial" w:hAnsi="Arial" w:cs="Arial"/>
          <w:b/>
          <w:bCs/>
        </w:rPr>
        <w:t>Rel-</w:t>
      </w:r>
      <w:r w:rsidR="00C77BF8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C77BF8" w:rsidRPr="00C77BF8">
        <w:rPr>
          <w:rFonts w:ascii="Arial" w:hAnsi="Arial" w:cs="Arial"/>
        </w:rPr>
        <w:t xml:space="preserve"> </w:t>
      </w:r>
      <w:r w:rsidR="00C77BF8" w:rsidRPr="00C77BF8">
        <w:rPr>
          <w:rFonts w:ascii="Arial" w:hAnsi="Arial" w:cs="Arial"/>
          <w:b/>
          <w:bCs/>
        </w:rPr>
        <w:t>High-power UE operation for fixed-wireless/vehicle-mounted use cases in LTE bands and NR bands</w:t>
      </w:r>
      <w:bookmarkEnd w:id="3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F99078D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77BF8" w:rsidRPr="00C77BF8">
        <w:rPr>
          <w:rFonts w:ascii="Arial" w:hAnsi="Arial" w:cs="Arial"/>
          <w:b/>
          <w:bCs/>
          <w:color w:val="000000" w:themeColor="text1"/>
          <w:lang w:eastAsia="ja-JP"/>
        </w:rPr>
        <w:t>9.</w:t>
      </w:r>
      <w:r w:rsidR="008A53B8">
        <w:rPr>
          <w:rFonts w:ascii="Arial" w:hAnsi="Arial" w:cs="Arial"/>
          <w:b/>
          <w:bCs/>
          <w:color w:val="000000" w:themeColor="text1"/>
          <w:lang w:eastAsia="ja-JP"/>
        </w:rPr>
        <w:t>5</w:t>
      </w:r>
      <w:r w:rsidR="00C77BF8" w:rsidRPr="00C77BF8">
        <w:rPr>
          <w:rFonts w:ascii="Arial" w:hAnsi="Arial" w:cs="Arial"/>
          <w:b/>
          <w:bCs/>
          <w:color w:val="000000" w:themeColor="text1"/>
          <w:lang w:eastAsia="ja-JP"/>
        </w:rPr>
        <w:t>.4.1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6C28FB0F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C77BF8" w:rsidRPr="00C77BF8">
        <w:rPr>
          <w:sz w:val="24"/>
          <w:szCs w:val="24"/>
        </w:rPr>
        <w:t xml:space="preserve">Rel-18 Work Item Exception for </w:t>
      </w:r>
      <w:bookmarkStart w:id="4" w:name="_Hlk151620617"/>
      <w:r w:rsidR="00C77BF8" w:rsidRPr="00C77BF8">
        <w:rPr>
          <w:sz w:val="24"/>
          <w:szCs w:val="24"/>
        </w:rPr>
        <w:t xml:space="preserve">High-power UE </w:t>
      </w:r>
      <w:bookmarkEnd w:id="4"/>
      <w:r w:rsidR="00C77BF8" w:rsidRPr="00C77BF8">
        <w:rPr>
          <w:sz w:val="24"/>
          <w:szCs w:val="24"/>
        </w:rPr>
        <w:t>operation for fixed-wireless/vehicle-mounted use cases in LTE bands and NR bands</w:t>
      </w:r>
    </w:p>
    <w:p w14:paraId="3C946738" w14:textId="5621DE85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C77BF8" w:rsidRPr="00C77BF8">
        <w:rPr>
          <w:sz w:val="24"/>
          <w:szCs w:val="24"/>
        </w:rPr>
        <w:t>LTE_NR_HPUE_FWVM_R18</w:t>
      </w:r>
    </w:p>
    <w:p w14:paraId="2448A9DC" w14:textId="59F5F5BF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C77BF8" w:rsidRPr="00C77BF8">
        <w:rPr>
          <w:sz w:val="24"/>
          <w:szCs w:val="24"/>
        </w:rPr>
        <w:t>961012</w:t>
      </w:r>
    </w:p>
    <w:p w14:paraId="12A92096" w14:textId="645AC63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77BF8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2"/>
        <w:gridCol w:w="3189"/>
        <w:gridCol w:w="850"/>
        <w:gridCol w:w="1280"/>
        <w:gridCol w:w="1277"/>
        <w:gridCol w:w="1526"/>
      </w:tblGrid>
      <w:tr w:rsidR="00E72B61" w:rsidRPr="00684CA1" w14:paraId="5CBFE977" w14:textId="77777777" w:rsidTr="003E35DF">
        <w:trPr>
          <w:cantSplit/>
          <w:jc w:val="center"/>
        </w:trPr>
        <w:tc>
          <w:tcPr>
            <w:tcW w:w="1110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C90B8C" w:rsidRPr="00684CA1" w14:paraId="779436BA" w14:textId="77777777" w:rsidTr="003E35DF">
        <w:trPr>
          <w:cantSplit/>
          <w:jc w:val="center"/>
        </w:trPr>
        <w:tc>
          <w:tcPr>
            <w:tcW w:w="1110" w:type="pct"/>
            <w:vAlign w:val="center"/>
          </w:tcPr>
          <w:p w14:paraId="496C538B" w14:textId="77777777" w:rsidR="00C90B8C" w:rsidRPr="00684CA1" w:rsidRDefault="00C90B8C" w:rsidP="00C90B8C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1527" w:type="pct"/>
            <w:shd w:val="clear" w:color="auto" w:fill="FFFF99"/>
            <w:vAlign w:val="center"/>
          </w:tcPr>
          <w:p w14:paraId="49FE67EF" w14:textId="77777777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3FE622DA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2BB8DE1C" w14:textId="77777777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34724BD0" w14:textId="6E2D9BAE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66BA554C" w14:textId="77777777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037E9CED" w14:textId="156744D1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35C7B13C" w14:textId="77777777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3FD28B29" w14:textId="48E72430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666413A9" w14:textId="77777777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28532C83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C90B8C" w:rsidRPr="00684CA1" w14:paraId="311EE08B" w14:textId="77777777" w:rsidTr="003E35DF">
        <w:trPr>
          <w:cantSplit/>
          <w:jc w:val="center"/>
        </w:trPr>
        <w:tc>
          <w:tcPr>
            <w:tcW w:w="1110" w:type="pct"/>
            <w:vAlign w:val="center"/>
          </w:tcPr>
          <w:p w14:paraId="0C04868B" w14:textId="77777777" w:rsidR="00C90B8C" w:rsidRPr="00684CA1" w:rsidRDefault="00C90B8C" w:rsidP="00C90B8C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24AA3779" w14:textId="33E6720C" w:rsidR="00C90B8C" w:rsidRPr="00684CA1" w:rsidRDefault="00C90B8C" w:rsidP="00C90B8C">
            <w:pPr>
              <w:spacing w:after="0"/>
            </w:pPr>
            <w:r>
              <w:t>3GPP RAN#10</w:t>
            </w:r>
            <w:r w:rsidR="00341835">
              <w:t>4</w:t>
            </w:r>
            <w:r>
              <w:t xml:space="preserve"> (</w:t>
            </w:r>
            <w:r w:rsidR="00341835">
              <w:t>June</w:t>
            </w:r>
            <w:r>
              <w:t xml:space="preserve"> 2024</w:t>
            </w:r>
            <w:r w:rsidRPr="002043A3">
              <w:t>)</w:t>
            </w:r>
          </w:p>
        </w:tc>
      </w:tr>
      <w:tr w:rsidR="00C90B8C" w:rsidRPr="00684CA1" w14:paraId="2332615D" w14:textId="77777777" w:rsidTr="003E35DF">
        <w:trPr>
          <w:cantSplit/>
          <w:jc w:val="center"/>
        </w:trPr>
        <w:tc>
          <w:tcPr>
            <w:tcW w:w="1110" w:type="pct"/>
            <w:vAlign w:val="center"/>
          </w:tcPr>
          <w:p w14:paraId="08990832" w14:textId="77777777" w:rsidR="00C90B8C" w:rsidRPr="00684CA1" w:rsidRDefault="00C90B8C" w:rsidP="00C90B8C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71DC1584" w14:textId="31A50278" w:rsidR="00C90B8C" w:rsidRPr="00684CA1" w:rsidRDefault="00C90B8C" w:rsidP="00C90B8C">
            <w:pPr>
              <w:pStyle w:val="Index1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3E35DF">
        <w:trPr>
          <w:cantSplit/>
          <w:jc w:val="center"/>
        </w:trPr>
        <w:tc>
          <w:tcPr>
            <w:tcW w:w="1110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204B8086" w14:textId="0B17C90E" w:rsidR="00E72B61" w:rsidRPr="00684CA1" w:rsidRDefault="00C77BF8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36.101 and 38.101-1</w:t>
            </w:r>
          </w:p>
        </w:tc>
      </w:tr>
      <w:tr w:rsidR="00E72B61" w:rsidRPr="00684CA1" w14:paraId="5AF00011" w14:textId="77777777" w:rsidTr="003E35DF">
        <w:trPr>
          <w:cantSplit/>
          <w:jc w:val="center"/>
        </w:trPr>
        <w:tc>
          <w:tcPr>
            <w:tcW w:w="1110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09C88584" w14:textId="77777777" w:rsidR="00E72B61" w:rsidRDefault="00C77BF8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Power class 1 operation for following bands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6"/>
              <w:gridCol w:w="3530"/>
              <w:gridCol w:w="1517"/>
              <w:gridCol w:w="897"/>
              <w:gridCol w:w="1286"/>
            </w:tblGrid>
            <w:tr w:rsidR="003E35DF" w:rsidRPr="00CB5858" w14:paraId="00A91CEA" w14:textId="77777777" w:rsidTr="003E35DF">
              <w:tc>
                <w:tcPr>
                  <w:tcW w:w="346" w:type="pct"/>
                  <w:shd w:val="clear" w:color="auto" w:fill="auto"/>
                </w:tcPr>
                <w:p w14:paraId="17313404" w14:textId="77777777" w:rsidR="003E35DF" w:rsidRDefault="003E35DF" w:rsidP="003E35DF">
                  <w:pPr>
                    <w:pStyle w:val="TAH"/>
                  </w:pPr>
                  <w:r>
                    <w:t>Band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55A54E26" w14:textId="77777777" w:rsidR="003E35DF" w:rsidRDefault="003E35DF" w:rsidP="003E35DF">
                  <w:pPr>
                    <w:pStyle w:val="TAH"/>
                  </w:pPr>
                  <w:r>
                    <w:t>contact company (email address)</w:t>
                  </w:r>
                </w:p>
              </w:tc>
              <w:tc>
                <w:tcPr>
                  <w:tcW w:w="1238" w:type="pct"/>
                  <w:shd w:val="clear" w:color="auto" w:fill="auto"/>
                </w:tcPr>
                <w:p w14:paraId="41B3F9B2" w14:textId="77777777" w:rsidR="003E35DF" w:rsidRDefault="003E35DF" w:rsidP="003E35DF">
                  <w:pPr>
                    <w:pStyle w:val="TAH"/>
                  </w:pPr>
                  <w:r>
                    <w:t>other supporters (min. 3)</w:t>
                  </w:r>
                </w:p>
              </w:tc>
              <w:tc>
                <w:tcPr>
                  <w:tcW w:w="916" w:type="pct"/>
                </w:tcPr>
                <w:p w14:paraId="307EFF1A" w14:textId="77777777" w:rsidR="003E35DF" w:rsidRDefault="003E35DF" w:rsidP="003E35DF">
                  <w:pPr>
                    <w:pStyle w:val="TAH"/>
                  </w:pPr>
                  <w:r>
                    <w:t>Status</w:t>
                  </w:r>
                </w:p>
              </w:tc>
              <w:tc>
                <w:tcPr>
                  <w:tcW w:w="668" w:type="pct"/>
                </w:tcPr>
                <w:p w14:paraId="130D4F55" w14:textId="77777777" w:rsidR="003E35DF" w:rsidRDefault="003E35DF" w:rsidP="003E35DF">
                  <w:pPr>
                    <w:pStyle w:val="TAH"/>
                  </w:pPr>
                  <w:r>
                    <w:t>Release independent from</w:t>
                  </w:r>
                </w:p>
              </w:tc>
            </w:tr>
            <w:tr w:rsidR="003E35DF" w:rsidRPr="00CB5858" w14:paraId="31946E47" w14:textId="77777777" w:rsidTr="003E35DF">
              <w:tc>
                <w:tcPr>
                  <w:tcW w:w="346" w:type="pct"/>
                  <w:shd w:val="clear" w:color="auto" w:fill="auto"/>
                </w:tcPr>
                <w:p w14:paraId="72C6F6DA" w14:textId="77777777" w:rsidR="003E35DF" w:rsidRDefault="003E35DF" w:rsidP="003E35DF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55F8EBBA" w14:textId="77777777" w:rsidR="003E35DF" w:rsidRDefault="003E35DF" w:rsidP="003E35DF">
                  <w:pPr>
                    <w:pStyle w:val="TAC"/>
                  </w:pPr>
                  <w:r w:rsidRPr="009A76B6">
                    <w:t>sebastian.thalanany@uscellular.com</w:t>
                  </w:r>
                </w:p>
              </w:tc>
              <w:tc>
                <w:tcPr>
                  <w:tcW w:w="1238" w:type="pct"/>
                  <w:shd w:val="clear" w:color="auto" w:fill="auto"/>
                </w:tcPr>
                <w:p w14:paraId="49781E8E" w14:textId="77777777" w:rsidR="003E35DF" w:rsidRDefault="003E35DF" w:rsidP="003E35DF">
                  <w:pPr>
                    <w:pStyle w:val="TAC"/>
                  </w:pPr>
                  <w:r>
                    <w:t xml:space="preserve">Nokia, </w:t>
                  </w:r>
                  <w:proofErr w:type="gramStart"/>
                  <w:r w:rsidRPr="00706E8C">
                    <w:t>Ericsson</w:t>
                  </w:r>
                  <w:proofErr w:type="gramEnd"/>
                  <w:r w:rsidRPr="00706E8C">
                    <w:t xml:space="preserve"> and Samsung</w:t>
                  </w:r>
                </w:p>
              </w:tc>
              <w:tc>
                <w:tcPr>
                  <w:tcW w:w="916" w:type="pct"/>
                </w:tcPr>
                <w:p w14:paraId="2038FB37" w14:textId="77777777" w:rsidR="003E35DF" w:rsidRDefault="003E35DF" w:rsidP="003E35DF">
                  <w:pPr>
                    <w:pStyle w:val="TAC"/>
                  </w:pPr>
                  <w:r>
                    <w:t>Ongoing</w:t>
                  </w:r>
                </w:p>
              </w:tc>
              <w:tc>
                <w:tcPr>
                  <w:tcW w:w="668" w:type="pct"/>
                </w:tcPr>
                <w:p w14:paraId="450A275A" w14:textId="77777777" w:rsidR="003E35DF" w:rsidRDefault="003E35DF" w:rsidP="003E35DF">
                  <w:pPr>
                    <w:pStyle w:val="TAC"/>
                  </w:pPr>
                  <w:r w:rsidRPr="009A76B6">
                    <w:t>Rel-10</w:t>
                  </w:r>
                </w:p>
              </w:tc>
            </w:tr>
            <w:tr w:rsidR="003E35DF" w:rsidRPr="00CB5858" w14:paraId="14EB16EF" w14:textId="77777777" w:rsidTr="003E35DF">
              <w:tc>
                <w:tcPr>
                  <w:tcW w:w="346" w:type="pct"/>
                  <w:shd w:val="clear" w:color="auto" w:fill="auto"/>
                </w:tcPr>
                <w:p w14:paraId="265777AE" w14:textId="77777777" w:rsidR="003E35DF" w:rsidRDefault="003E35DF" w:rsidP="003E35DF">
                  <w:pPr>
                    <w:pStyle w:val="TAC"/>
                  </w:pPr>
                  <w:r>
                    <w:t>13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0497188B" w14:textId="77777777" w:rsidR="003E35DF" w:rsidRPr="0007034D" w:rsidRDefault="003E35DF" w:rsidP="003E35DF">
                  <w:pPr>
                    <w:pStyle w:val="TAC"/>
                  </w:pPr>
                  <w:r w:rsidRPr="009A76B6">
                    <w:t>zheng.zhao@VERIZONWIRELESS.COM</w:t>
                  </w:r>
                </w:p>
              </w:tc>
              <w:tc>
                <w:tcPr>
                  <w:tcW w:w="1238" w:type="pct"/>
                  <w:shd w:val="clear" w:color="auto" w:fill="auto"/>
                </w:tcPr>
                <w:p w14:paraId="3395472B" w14:textId="77777777" w:rsidR="003E35DF" w:rsidRDefault="003E35DF" w:rsidP="003E35DF">
                  <w:pPr>
                    <w:pStyle w:val="TAC"/>
                  </w:pPr>
                  <w:r w:rsidRPr="0007034D">
                    <w:t>Nokia,</w:t>
                  </w:r>
                  <w:r>
                    <w:t xml:space="preserve"> Ericsson, </w:t>
                  </w:r>
                  <w:proofErr w:type="gramStart"/>
                  <w:r>
                    <w:t>Qualcomm</w:t>
                  </w:r>
                  <w:proofErr w:type="gramEnd"/>
                  <w:r>
                    <w:t xml:space="preserve"> and Samsung</w:t>
                  </w:r>
                </w:p>
              </w:tc>
              <w:tc>
                <w:tcPr>
                  <w:tcW w:w="916" w:type="pct"/>
                </w:tcPr>
                <w:p w14:paraId="00D7F8B8" w14:textId="77777777" w:rsidR="003E35DF" w:rsidRDefault="003E35DF" w:rsidP="003E35DF">
                  <w:pPr>
                    <w:pStyle w:val="TAC"/>
                  </w:pPr>
                  <w:r w:rsidRPr="002228C4">
                    <w:t>Ongoing</w:t>
                  </w:r>
                </w:p>
              </w:tc>
              <w:tc>
                <w:tcPr>
                  <w:tcW w:w="668" w:type="pct"/>
                </w:tcPr>
                <w:p w14:paraId="786D51E1" w14:textId="77777777" w:rsidR="003E35DF" w:rsidRPr="002228C4" w:rsidRDefault="003E35DF" w:rsidP="003E35DF">
                  <w:pPr>
                    <w:pStyle w:val="TAC"/>
                  </w:pPr>
                  <w:r w:rsidRPr="009A76B6">
                    <w:t>Rel-10</w:t>
                  </w:r>
                </w:p>
              </w:tc>
            </w:tr>
            <w:tr w:rsidR="003E35DF" w:rsidRPr="00CB5858" w14:paraId="275E567E" w14:textId="77777777" w:rsidTr="003E35DF">
              <w:tc>
                <w:tcPr>
                  <w:tcW w:w="346" w:type="pct"/>
                  <w:shd w:val="clear" w:color="auto" w:fill="auto"/>
                </w:tcPr>
                <w:p w14:paraId="19DB86F3" w14:textId="77777777" w:rsidR="003E35DF" w:rsidRDefault="003E35DF" w:rsidP="003E35DF">
                  <w:pPr>
                    <w:pStyle w:val="TAC"/>
                  </w:pPr>
                  <w:r>
                    <w:t>40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15D4CDA1" w14:textId="77777777" w:rsidR="003E35DF" w:rsidRPr="009A76B6" w:rsidRDefault="003E35DF" w:rsidP="003E35DF">
                  <w:pPr>
                    <w:pStyle w:val="TAC"/>
                  </w:pPr>
                  <w:r w:rsidRPr="00C71C5C">
                    <w:t>wilfredotrocel@nbnco.com.au</w:t>
                  </w:r>
                </w:p>
              </w:tc>
              <w:tc>
                <w:tcPr>
                  <w:tcW w:w="1238" w:type="pct"/>
                  <w:shd w:val="clear" w:color="auto" w:fill="auto"/>
                </w:tcPr>
                <w:p w14:paraId="1FE1598E" w14:textId="77777777" w:rsidR="003E35DF" w:rsidRDefault="003E35DF" w:rsidP="003E35DF">
                  <w:pPr>
                    <w:pStyle w:val="TAC"/>
                  </w:pPr>
                  <w:r w:rsidRPr="0007034D">
                    <w:t>Nokia,</w:t>
                  </w:r>
                  <w:r>
                    <w:t xml:space="preserve"> Ericsson, Qualcomm</w:t>
                  </w:r>
                </w:p>
              </w:tc>
              <w:tc>
                <w:tcPr>
                  <w:tcW w:w="916" w:type="pct"/>
                </w:tcPr>
                <w:p w14:paraId="23355BAD" w14:textId="77777777" w:rsidR="003E35DF" w:rsidRPr="002228C4" w:rsidRDefault="003E35DF" w:rsidP="003E35DF">
                  <w:pPr>
                    <w:pStyle w:val="TAC"/>
                  </w:pPr>
                  <w:r>
                    <w:t>New</w:t>
                  </w:r>
                </w:p>
              </w:tc>
              <w:tc>
                <w:tcPr>
                  <w:tcW w:w="668" w:type="pct"/>
                </w:tcPr>
                <w:p w14:paraId="510AD370" w14:textId="77777777" w:rsidR="003E35DF" w:rsidRDefault="003E35DF" w:rsidP="003E35DF">
                  <w:pPr>
                    <w:pStyle w:val="TAC"/>
                  </w:pPr>
                  <w:r>
                    <w:t>Rel-10</w:t>
                  </w:r>
                </w:p>
              </w:tc>
            </w:tr>
            <w:tr w:rsidR="003E35DF" w:rsidRPr="00CB5858" w14:paraId="13EEC127" w14:textId="77777777" w:rsidTr="003E35DF">
              <w:tc>
                <w:tcPr>
                  <w:tcW w:w="346" w:type="pct"/>
                  <w:shd w:val="clear" w:color="auto" w:fill="auto"/>
                </w:tcPr>
                <w:p w14:paraId="6928DB57" w14:textId="77777777" w:rsidR="003E35DF" w:rsidRDefault="003E35DF" w:rsidP="003E35DF">
                  <w:pPr>
                    <w:pStyle w:val="TAC"/>
                  </w:pPr>
                  <w:r>
                    <w:t>42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5F7381F4" w14:textId="77777777" w:rsidR="003E35DF" w:rsidRPr="009A76B6" w:rsidRDefault="003E35DF" w:rsidP="003E35DF">
                  <w:pPr>
                    <w:pStyle w:val="TAC"/>
                  </w:pPr>
                  <w:r w:rsidRPr="00C71C5C">
                    <w:t>wilfredotrocel@nbnco.com.au</w:t>
                  </w:r>
                </w:p>
              </w:tc>
              <w:tc>
                <w:tcPr>
                  <w:tcW w:w="1238" w:type="pct"/>
                  <w:shd w:val="clear" w:color="auto" w:fill="auto"/>
                </w:tcPr>
                <w:p w14:paraId="6D4D5650" w14:textId="77777777" w:rsidR="003E35DF" w:rsidRDefault="003E35DF" w:rsidP="003E35DF">
                  <w:pPr>
                    <w:pStyle w:val="TAC"/>
                  </w:pPr>
                  <w:r w:rsidRPr="0007034D">
                    <w:t>Nokia,</w:t>
                  </w:r>
                  <w:r>
                    <w:t xml:space="preserve"> Ericsson, Qualcomm</w:t>
                  </w:r>
                </w:p>
              </w:tc>
              <w:tc>
                <w:tcPr>
                  <w:tcW w:w="916" w:type="pct"/>
                </w:tcPr>
                <w:p w14:paraId="4AF531C0" w14:textId="77777777" w:rsidR="003E35DF" w:rsidRPr="002228C4" w:rsidRDefault="003E35DF" w:rsidP="003E35DF">
                  <w:pPr>
                    <w:pStyle w:val="TAC"/>
                  </w:pPr>
                  <w:r>
                    <w:t>New</w:t>
                  </w:r>
                </w:p>
              </w:tc>
              <w:tc>
                <w:tcPr>
                  <w:tcW w:w="668" w:type="pct"/>
                </w:tcPr>
                <w:p w14:paraId="3B8261CD" w14:textId="77777777" w:rsidR="003E35DF" w:rsidRDefault="003E35DF" w:rsidP="003E35DF">
                  <w:pPr>
                    <w:pStyle w:val="TAC"/>
                  </w:pPr>
                  <w:r>
                    <w:t>Rel-10</w:t>
                  </w:r>
                </w:p>
              </w:tc>
            </w:tr>
            <w:tr w:rsidR="003E35DF" w:rsidRPr="00CB5858" w14:paraId="3CDA299C" w14:textId="77777777" w:rsidTr="003E35DF">
              <w:tc>
                <w:tcPr>
                  <w:tcW w:w="346" w:type="pct"/>
                  <w:shd w:val="clear" w:color="auto" w:fill="auto"/>
                </w:tcPr>
                <w:p w14:paraId="4974BA2D" w14:textId="77777777" w:rsidR="003E35DF" w:rsidRDefault="003E35DF" w:rsidP="003E35DF">
                  <w:pPr>
                    <w:pStyle w:val="TAC"/>
                  </w:pPr>
                  <w:r>
                    <w:t>106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1E17355A" w14:textId="77777777" w:rsidR="003E35DF" w:rsidRPr="00C71C5C" w:rsidRDefault="003E35DF" w:rsidP="003E35DF">
                  <w:pPr>
                    <w:pStyle w:val="TAC"/>
                  </w:pPr>
                  <w:r w:rsidRPr="002C15E5">
                    <w:t>eolbrich@anterix.com</w:t>
                  </w:r>
                </w:p>
              </w:tc>
              <w:tc>
                <w:tcPr>
                  <w:tcW w:w="1238" w:type="pct"/>
                  <w:shd w:val="clear" w:color="auto" w:fill="auto"/>
                </w:tcPr>
                <w:p w14:paraId="7B6691D6" w14:textId="77777777" w:rsidR="003E35DF" w:rsidRPr="0007034D" w:rsidRDefault="003E35DF" w:rsidP="003E35DF">
                  <w:pPr>
                    <w:pStyle w:val="TAC"/>
                  </w:pPr>
                  <w:r>
                    <w:t>Nokia, UIC and Ericsson</w:t>
                  </w:r>
                </w:p>
              </w:tc>
              <w:tc>
                <w:tcPr>
                  <w:tcW w:w="916" w:type="pct"/>
                </w:tcPr>
                <w:p w14:paraId="28F5BE46" w14:textId="77777777" w:rsidR="003E35DF" w:rsidRDefault="003E35DF" w:rsidP="003E35DF">
                  <w:pPr>
                    <w:pStyle w:val="TAC"/>
                  </w:pPr>
                  <w:r>
                    <w:t>New</w:t>
                  </w:r>
                </w:p>
              </w:tc>
              <w:tc>
                <w:tcPr>
                  <w:tcW w:w="668" w:type="pct"/>
                </w:tcPr>
                <w:p w14:paraId="76913CE6" w14:textId="77777777" w:rsidR="003E35DF" w:rsidRDefault="003E35DF" w:rsidP="003E35DF">
                  <w:pPr>
                    <w:pStyle w:val="TAC"/>
                  </w:pPr>
                  <w:r>
                    <w:t>Rel-10</w:t>
                  </w:r>
                </w:p>
              </w:tc>
            </w:tr>
            <w:tr w:rsidR="003E35DF" w:rsidRPr="00CB5858" w14:paraId="057DD61A" w14:textId="77777777" w:rsidTr="003E35DF">
              <w:tc>
                <w:tcPr>
                  <w:tcW w:w="346" w:type="pct"/>
                  <w:shd w:val="clear" w:color="auto" w:fill="auto"/>
                </w:tcPr>
                <w:p w14:paraId="187B0870" w14:textId="77777777" w:rsidR="003E35DF" w:rsidRDefault="003E35DF" w:rsidP="003E35DF">
                  <w:pPr>
                    <w:pStyle w:val="TAC"/>
                  </w:pPr>
                  <w:r>
                    <w:t>n5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42FF5E18" w14:textId="77777777" w:rsidR="003E35DF" w:rsidRPr="0007034D" w:rsidRDefault="003E35DF" w:rsidP="003E35DF">
                  <w:pPr>
                    <w:pStyle w:val="TAC"/>
                  </w:pPr>
                  <w:r w:rsidRPr="009A76B6">
                    <w:t>sebastian.thalanany@uscellular.com</w:t>
                  </w:r>
                </w:p>
              </w:tc>
              <w:tc>
                <w:tcPr>
                  <w:tcW w:w="1238" w:type="pct"/>
                  <w:shd w:val="clear" w:color="auto" w:fill="auto"/>
                </w:tcPr>
                <w:p w14:paraId="59C99B67" w14:textId="77777777" w:rsidR="003E35DF" w:rsidRDefault="003E35DF" w:rsidP="003E35DF">
                  <w:pPr>
                    <w:pStyle w:val="TAC"/>
                  </w:pPr>
                  <w:r>
                    <w:t xml:space="preserve">Nokia, </w:t>
                  </w:r>
                  <w:proofErr w:type="gramStart"/>
                  <w:r w:rsidRPr="00706E8C">
                    <w:t>Ericsson</w:t>
                  </w:r>
                  <w:proofErr w:type="gramEnd"/>
                  <w:r w:rsidRPr="00706E8C">
                    <w:t xml:space="preserve"> and Samsung</w:t>
                  </w:r>
                </w:p>
              </w:tc>
              <w:tc>
                <w:tcPr>
                  <w:tcW w:w="916" w:type="pct"/>
                </w:tcPr>
                <w:p w14:paraId="265BB2B5" w14:textId="77777777" w:rsidR="003E35DF" w:rsidRDefault="003E35DF" w:rsidP="003E35DF">
                  <w:pPr>
                    <w:pStyle w:val="TAC"/>
                  </w:pPr>
                  <w:r w:rsidRPr="002228C4">
                    <w:t>Ongoing</w:t>
                  </w:r>
                </w:p>
              </w:tc>
              <w:tc>
                <w:tcPr>
                  <w:tcW w:w="668" w:type="pct"/>
                </w:tcPr>
                <w:p w14:paraId="26E3A000" w14:textId="77777777" w:rsidR="003E35DF" w:rsidRPr="002228C4" w:rsidRDefault="003E35DF" w:rsidP="003E35DF">
                  <w:pPr>
                    <w:pStyle w:val="TAC"/>
                  </w:pPr>
                  <w:r>
                    <w:t>Rel-15</w:t>
                  </w:r>
                </w:p>
              </w:tc>
            </w:tr>
            <w:tr w:rsidR="003E35DF" w:rsidRPr="00CB5858" w14:paraId="5B281490" w14:textId="77777777" w:rsidTr="003E35DF">
              <w:tc>
                <w:tcPr>
                  <w:tcW w:w="346" w:type="pct"/>
                  <w:shd w:val="clear" w:color="auto" w:fill="auto"/>
                </w:tcPr>
                <w:p w14:paraId="478B5C77" w14:textId="77777777" w:rsidR="003E35DF" w:rsidRDefault="003E35DF" w:rsidP="003E35DF">
                  <w:pPr>
                    <w:pStyle w:val="TAC"/>
                  </w:pPr>
                  <w:r>
                    <w:t>n13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486723D6" w14:textId="77777777" w:rsidR="003E35DF" w:rsidRPr="0007034D" w:rsidRDefault="003E35DF" w:rsidP="003E35DF">
                  <w:pPr>
                    <w:pStyle w:val="TAC"/>
                  </w:pPr>
                  <w:r w:rsidRPr="009A76B6">
                    <w:t>zheng.zhao@VERIZONWIRELESS.COM</w:t>
                  </w:r>
                </w:p>
              </w:tc>
              <w:tc>
                <w:tcPr>
                  <w:tcW w:w="1238" w:type="pct"/>
                  <w:shd w:val="clear" w:color="auto" w:fill="auto"/>
                </w:tcPr>
                <w:p w14:paraId="37D6A415" w14:textId="77777777" w:rsidR="003E35DF" w:rsidRDefault="003E35DF" w:rsidP="003E35DF">
                  <w:pPr>
                    <w:pStyle w:val="TAC"/>
                  </w:pPr>
                  <w:proofErr w:type="spellStart"/>
                  <w:proofErr w:type="gramStart"/>
                  <w:r w:rsidRPr="0007034D">
                    <w:t>Nokia,</w:t>
                  </w:r>
                  <w:r>
                    <w:t>,</w:t>
                  </w:r>
                  <w:proofErr w:type="gramEnd"/>
                  <w:r>
                    <w:t>Ericsson</w:t>
                  </w:r>
                  <w:proofErr w:type="spellEnd"/>
                  <w:r>
                    <w:t>, Qualcomm and Samsung</w:t>
                  </w:r>
                </w:p>
              </w:tc>
              <w:tc>
                <w:tcPr>
                  <w:tcW w:w="916" w:type="pct"/>
                </w:tcPr>
                <w:p w14:paraId="40617D37" w14:textId="77777777" w:rsidR="003E35DF" w:rsidRDefault="003E35DF" w:rsidP="003E35DF">
                  <w:pPr>
                    <w:pStyle w:val="TAC"/>
                  </w:pPr>
                  <w:r w:rsidRPr="002228C4">
                    <w:t>Ongoing</w:t>
                  </w:r>
                </w:p>
              </w:tc>
              <w:tc>
                <w:tcPr>
                  <w:tcW w:w="668" w:type="pct"/>
                </w:tcPr>
                <w:p w14:paraId="770D7AAC" w14:textId="77777777" w:rsidR="003E35DF" w:rsidRPr="002228C4" w:rsidRDefault="003E35DF" w:rsidP="003E35DF">
                  <w:pPr>
                    <w:pStyle w:val="TAC"/>
                  </w:pPr>
                  <w:r>
                    <w:t>Rel-15</w:t>
                  </w:r>
                </w:p>
              </w:tc>
            </w:tr>
            <w:tr w:rsidR="003E35DF" w:rsidRPr="00CB5858" w14:paraId="48C728F0" w14:textId="77777777" w:rsidTr="003E35DF">
              <w:tc>
                <w:tcPr>
                  <w:tcW w:w="346" w:type="pct"/>
                  <w:shd w:val="clear" w:color="auto" w:fill="auto"/>
                </w:tcPr>
                <w:p w14:paraId="2BA9D0B9" w14:textId="77777777" w:rsidR="003E35DF" w:rsidRDefault="003E35DF" w:rsidP="003E35DF">
                  <w:pPr>
                    <w:pStyle w:val="TAC"/>
                  </w:pPr>
                  <w:r>
                    <w:t>n26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2CB91F14" w14:textId="77777777" w:rsidR="003E35DF" w:rsidRPr="009A76B6" w:rsidRDefault="003E35DF" w:rsidP="003E35DF">
                  <w:pPr>
                    <w:pStyle w:val="TAC"/>
                  </w:pPr>
                  <w:r w:rsidRPr="009A76B6">
                    <w:t>bill.shvodian@t-mobile.com</w:t>
                  </w:r>
                </w:p>
              </w:tc>
              <w:tc>
                <w:tcPr>
                  <w:tcW w:w="1238" w:type="pct"/>
                  <w:shd w:val="clear" w:color="auto" w:fill="auto"/>
                </w:tcPr>
                <w:p w14:paraId="54E9FBE2" w14:textId="77777777" w:rsidR="003E35DF" w:rsidRPr="0007034D" w:rsidRDefault="003E35DF" w:rsidP="003E35DF">
                  <w:pPr>
                    <w:pStyle w:val="TAC"/>
                  </w:pPr>
                  <w:r w:rsidRPr="0007034D">
                    <w:t xml:space="preserve">Nokia, </w:t>
                  </w:r>
                  <w:r w:rsidRPr="008D68E5">
                    <w:t>Ericsson</w:t>
                  </w:r>
                  <w:r>
                    <w:t>,</w:t>
                  </w:r>
                  <w:r w:rsidRPr="008D68E5">
                    <w:t xml:space="preserve"> Deutsche Telekom</w:t>
                  </w:r>
                </w:p>
              </w:tc>
              <w:tc>
                <w:tcPr>
                  <w:tcW w:w="916" w:type="pct"/>
                </w:tcPr>
                <w:p w14:paraId="2F710118" w14:textId="77777777" w:rsidR="003E35DF" w:rsidRPr="002228C4" w:rsidRDefault="003E35DF" w:rsidP="003E35DF">
                  <w:pPr>
                    <w:pStyle w:val="TAC"/>
                  </w:pPr>
                  <w:r w:rsidRPr="002228C4">
                    <w:t>Ongoing</w:t>
                  </w:r>
                </w:p>
              </w:tc>
              <w:tc>
                <w:tcPr>
                  <w:tcW w:w="668" w:type="pct"/>
                </w:tcPr>
                <w:p w14:paraId="1D43B017" w14:textId="77777777" w:rsidR="003E35DF" w:rsidRDefault="003E35DF" w:rsidP="003E35DF">
                  <w:pPr>
                    <w:pStyle w:val="TAC"/>
                  </w:pPr>
                  <w:r>
                    <w:t>Rel-15</w:t>
                  </w:r>
                </w:p>
              </w:tc>
            </w:tr>
            <w:tr w:rsidR="003E35DF" w:rsidRPr="00CB5858" w14:paraId="3655A16F" w14:textId="77777777" w:rsidTr="003E35DF">
              <w:tc>
                <w:tcPr>
                  <w:tcW w:w="3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B7A5D13" w14:textId="77777777" w:rsidR="003E35DF" w:rsidRPr="005D5478" w:rsidRDefault="003E35DF" w:rsidP="003E35DF">
                  <w:pPr>
                    <w:pStyle w:val="TAC"/>
                    <w:rPr>
                      <w:szCs w:val="18"/>
                    </w:rPr>
                  </w:pPr>
                  <w:r w:rsidRPr="005D5478">
                    <w:rPr>
                      <w:szCs w:val="18"/>
                      <w:lang w:val="en-US" w:eastAsia="zh-CN"/>
                    </w:rPr>
                    <w:t>n28</w:t>
                  </w:r>
                </w:p>
              </w:tc>
              <w:tc>
                <w:tcPr>
                  <w:tcW w:w="18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516C3B" w14:textId="77777777" w:rsidR="003E35DF" w:rsidRPr="005D5478" w:rsidRDefault="003E35DF" w:rsidP="003E35DF">
                  <w:pPr>
                    <w:pStyle w:val="TAC"/>
                    <w:rPr>
                      <w:szCs w:val="18"/>
                    </w:rPr>
                  </w:pPr>
                  <w:r w:rsidRPr="005D5478">
                    <w:rPr>
                      <w:szCs w:val="18"/>
                    </w:rPr>
                    <w:t>Laura White, Telstra</w:t>
                  </w:r>
                </w:p>
              </w:tc>
              <w:tc>
                <w:tcPr>
                  <w:tcW w:w="1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B1F478" w14:textId="77777777" w:rsidR="003E35DF" w:rsidRPr="005D5478" w:rsidRDefault="003E35DF" w:rsidP="003E35DF">
                  <w:pPr>
                    <w:pStyle w:val="TAC"/>
                    <w:rPr>
                      <w:szCs w:val="18"/>
                      <w:lang w:val="fi-FI"/>
                    </w:rPr>
                  </w:pPr>
                  <w:r w:rsidRPr="005D5478">
                    <w:rPr>
                      <w:szCs w:val="18"/>
                      <w:lang w:val="en-US" w:eastAsia="zh-CN"/>
                    </w:rPr>
                    <w:t>LGE, Nokia, Ericsson</w:t>
                  </w:r>
                </w:p>
              </w:tc>
              <w:tc>
                <w:tcPr>
                  <w:tcW w:w="9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C5BAF" w14:textId="77777777" w:rsidR="003E35DF" w:rsidRPr="005D5478" w:rsidRDefault="003E35DF" w:rsidP="003E35DF">
                  <w:pPr>
                    <w:pStyle w:val="TAC"/>
                    <w:rPr>
                      <w:szCs w:val="18"/>
                    </w:rPr>
                  </w:pPr>
                  <w:r>
                    <w:rPr>
                      <w:szCs w:val="18"/>
                      <w:lang w:val="en-US"/>
                    </w:rPr>
                    <w:t>Ongoing</w:t>
                  </w:r>
                </w:p>
              </w:tc>
              <w:tc>
                <w:tcPr>
                  <w:tcW w:w="6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3C56" w14:textId="77777777" w:rsidR="003E35DF" w:rsidRDefault="003E35DF" w:rsidP="003E35DF">
                  <w:pPr>
                    <w:pStyle w:val="TAC"/>
                  </w:pPr>
                  <w:r>
                    <w:t>Rel-15</w:t>
                  </w:r>
                </w:p>
              </w:tc>
            </w:tr>
            <w:tr w:rsidR="003E35DF" w:rsidRPr="00CB5858" w14:paraId="2ECF6D92" w14:textId="77777777" w:rsidTr="003E35DF">
              <w:tc>
                <w:tcPr>
                  <w:tcW w:w="3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1EF246" w14:textId="77777777" w:rsidR="003E35DF" w:rsidRPr="005D5478" w:rsidRDefault="003E35DF" w:rsidP="003E35DF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n25</w:t>
                  </w:r>
                </w:p>
              </w:tc>
              <w:tc>
                <w:tcPr>
                  <w:tcW w:w="18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411DD4" w14:textId="77777777" w:rsidR="003E35DF" w:rsidRPr="005D5478" w:rsidRDefault="003E35DF" w:rsidP="003E35DF">
                  <w:pPr>
                    <w:pStyle w:val="TAC"/>
                    <w:rPr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Javad Jafarian, Bell Mobility</w:t>
                  </w:r>
                </w:p>
              </w:tc>
              <w:tc>
                <w:tcPr>
                  <w:tcW w:w="1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2222E8" w14:textId="77777777" w:rsidR="003E35DF" w:rsidRPr="005D5478" w:rsidRDefault="003E35DF" w:rsidP="003E35DF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</w:rPr>
                    <w:t>TELUS, Nokia, Ericsson, Samsung</w:t>
                  </w:r>
                </w:p>
              </w:tc>
              <w:tc>
                <w:tcPr>
                  <w:tcW w:w="9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216C3" w14:textId="77777777" w:rsidR="003E35DF" w:rsidRPr="005D5478" w:rsidRDefault="003E35DF" w:rsidP="003E35DF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Ongoing</w:t>
                  </w:r>
                </w:p>
              </w:tc>
              <w:tc>
                <w:tcPr>
                  <w:tcW w:w="6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03A0A" w14:textId="77777777" w:rsidR="003E35DF" w:rsidRDefault="003E35DF" w:rsidP="003E35DF">
                  <w:pPr>
                    <w:pStyle w:val="TAC"/>
                  </w:pPr>
                  <w:r>
                    <w:t>Rel-15</w:t>
                  </w:r>
                </w:p>
              </w:tc>
            </w:tr>
            <w:tr w:rsidR="003E35DF" w:rsidRPr="00CB5858" w14:paraId="7D88DB62" w14:textId="77777777" w:rsidTr="003E35DF">
              <w:tc>
                <w:tcPr>
                  <w:tcW w:w="3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AB4F01" w14:textId="77777777" w:rsidR="003E35DF" w:rsidRPr="005D5478" w:rsidRDefault="003E35DF" w:rsidP="003E35DF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n66</w:t>
                  </w:r>
                </w:p>
              </w:tc>
              <w:tc>
                <w:tcPr>
                  <w:tcW w:w="18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02D8D1" w14:textId="77777777" w:rsidR="003E35DF" w:rsidRPr="005D5478" w:rsidRDefault="003E35DF" w:rsidP="003E35DF">
                  <w:pPr>
                    <w:pStyle w:val="TAC"/>
                    <w:rPr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>Javad Jafarian, Bell Mobility</w:t>
                  </w:r>
                </w:p>
              </w:tc>
              <w:tc>
                <w:tcPr>
                  <w:tcW w:w="1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44A2A4" w14:textId="77777777" w:rsidR="003E35DF" w:rsidRPr="005D5478" w:rsidRDefault="003E35DF" w:rsidP="003E35DF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TELUS, Nokia, Ericsson, Samsung</w:t>
                  </w:r>
                </w:p>
              </w:tc>
              <w:tc>
                <w:tcPr>
                  <w:tcW w:w="9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049D2" w14:textId="77777777" w:rsidR="003E35DF" w:rsidRPr="005D5478" w:rsidRDefault="003E35DF" w:rsidP="003E35DF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Ongoing</w:t>
                  </w:r>
                </w:p>
              </w:tc>
              <w:tc>
                <w:tcPr>
                  <w:tcW w:w="6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BCA168" w14:textId="77777777" w:rsidR="003E35DF" w:rsidRDefault="003E35DF" w:rsidP="003E35DF">
                  <w:pPr>
                    <w:pStyle w:val="TAC"/>
                  </w:pPr>
                  <w:r>
                    <w:t>Rel-15</w:t>
                  </w:r>
                </w:p>
              </w:tc>
            </w:tr>
            <w:tr w:rsidR="003E35DF" w:rsidRPr="00CB5858" w14:paraId="3C69B040" w14:textId="77777777" w:rsidTr="003E35DF">
              <w:tc>
                <w:tcPr>
                  <w:tcW w:w="3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553F2F" w14:textId="77777777" w:rsidR="003E35DF" w:rsidRDefault="003E35DF" w:rsidP="003E35DF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n40</w:t>
                  </w:r>
                </w:p>
              </w:tc>
              <w:tc>
                <w:tcPr>
                  <w:tcW w:w="18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6595DD" w14:textId="77777777" w:rsidR="003E35DF" w:rsidRDefault="003E35DF" w:rsidP="003E35DF">
                  <w:pPr>
                    <w:pStyle w:val="TAC"/>
                    <w:rPr>
                      <w:sz w:val="16"/>
                      <w:szCs w:val="16"/>
                    </w:rPr>
                  </w:pPr>
                  <w:r w:rsidRPr="00C71C5C">
                    <w:t>wilfredotrocel@nbnco.com.au</w:t>
                  </w:r>
                </w:p>
              </w:tc>
              <w:tc>
                <w:tcPr>
                  <w:tcW w:w="1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330412" w14:textId="77777777" w:rsidR="003E35DF" w:rsidRDefault="003E35DF" w:rsidP="003E35DF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07034D">
                    <w:t>Nokia,</w:t>
                  </w:r>
                  <w:r>
                    <w:t xml:space="preserve"> Ericsson, Qualcomm</w:t>
                  </w:r>
                </w:p>
              </w:tc>
              <w:tc>
                <w:tcPr>
                  <w:tcW w:w="9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FF6A4" w14:textId="77777777" w:rsidR="003E35DF" w:rsidRDefault="003E35DF" w:rsidP="003E35DF">
                  <w:pPr>
                    <w:pStyle w:val="TAC"/>
                    <w:rPr>
                      <w:szCs w:val="18"/>
                      <w:lang w:val="en-US" w:eastAsia="zh-CN"/>
                    </w:rPr>
                  </w:pPr>
                  <w:r>
                    <w:t>New</w:t>
                  </w:r>
                </w:p>
              </w:tc>
              <w:tc>
                <w:tcPr>
                  <w:tcW w:w="6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5ABB9" w14:textId="77777777" w:rsidR="003E35DF" w:rsidRDefault="003E35DF" w:rsidP="003E35DF">
                  <w:pPr>
                    <w:pStyle w:val="TAC"/>
                  </w:pPr>
                  <w:r>
                    <w:t>Rel-15</w:t>
                  </w:r>
                </w:p>
              </w:tc>
            </w:tr>
          </w:tbl>
          <w:p w14:paraId="36865823" w14:textId="61F7EFDA" w:rsidR="00C77BF8" w:rsidRPr="00684CA1" w:rsidRDefault="00C77BF8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3E35DF">
        <w:trPr>
          <w:cantSplit/>
          <w:jc w:val="center"/>
        </w:trPr>
        <w:tc>
          <w:tcPr>
            <w:tcW w:w="1110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53F9626B" w14:textId="4020F457" w:rsidR="00E72B61" w:rsidRPr="00684CA1" w:rsidRDefault="00D60BD9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</w:t>
            </w:r>
            <w:r w:rsidR="00804EB0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59F2AD37" w14:textId="77777777" w:rsidR="009F10E5" w:rsidRDefault="009F10E5" w:rsidP="009F10E5">
      <w:pPr>
        <w:rPr>
          <w:b/>
        </w:rPr>
      </w:pPr>
    </w:p>
    <w:p w14:paraId="0C9CD0B8" w14:textId="03FB821E" w:rsidR="009F10E5" w:rsidRPr="00684CA1" w:rsidRDefault="00E72B61" w:rsidP="009F10E5">
      <w:pPr>
        <w:rPr>
          <w:lang w:eastAsia="zh-CN"/>
        </w:rPr>
      </w:pPr>
      <w:r w:rsidRPr="00684CA1">
        <w:rPr>
          <w:b/>
        </w:rPr>
        <w:t>Abstract of document:</w:t>
      </w:r>
      <w:r w:rsidR="009159F9">
        <w:rPr>
          <w:b/>
        </w:rPr>
        <w:t xml:space="preserve"> </w:t>
      </w:r>
      <w:r w:rsidR="009F10E5">
        <w:rPr>
          <w:rFonts w:hint="eastAsia"/>
          <w:lang w:eastAsia="zh-CN"/>
        </w:rPr>
        <w:t>T</w:t>
      </w:r>
      <w:r w:rsidR="009F10E5">
        <w:rPr>
          <w:lang w:eastAsia="zh-CN"/>
        </w:rPr>
        <w:t xml:space="preserve">his WI exception requests to extend the competition date </w:t>
      </w:r>
      <w:r w:rsidR="009F10E5" w:rsidRPr="009F10E5">
        <w:rPr>
          <w:lang w:eastAsia="zh-CN"/>
        </w:rPr>
        <w:t>LTE_NR_HPUE_FWVM_R18</w:t>
      </w:r>
      <w:r w:rsidR="009F10E5">
        <w:rPr>
          <w:lang w:eastAsia="zh-CN"/>
        </w:rPr>
        <w:t xml:space="preserve"> WI to </w:t>
      </w:r>
      <w:r w:rsidR="003E35DF">
        <w:rPr>
          <w:lang w:eastAsia="zh-CN"/>
        </w:rPr>
        <w:t>June</w:t>
      </w:r>
      <w:r w:rsidR="009F10E5">
        <w:rPr>
          <w:lang w:eastAsia="zh-CN"/>
        </w:rPr>
        <w:t xml:space="preserve"> 2024.</w:t>
      </w:r>
    </w:p>
    <w:p w14:paraId="7066110C" w14:textId="76FFE813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0D1535DD" w14:textId="2DB63E63" w:rsidR="00E72B61" w:rsidRPr="00684CA1" w:rsidRDefault="00E72B61" w:rsidP="009159F9">
      <w:pPr>
        <w:pBdr>
          <w:top w:val="single" w:sz="4" w:space="1" w:color="auto"/>
        </w:pBdr>
        <w:tabs>
          <w:tab w:val="left" w:pos="3119"/>
        </w:tabs>
        <w:rPr>
          <w:sz w:val="18"/>
          <w:szCs w:val="18"/>
          <w:lang w:eastAsia="zh-CN"/>
        </w:rPr>
      </w:pPr>
      <w:r w:rsidRPr="00684CA1">
        <w:rPr>
          <w:b/>
        </w:rPr>
        <w:t>Contentious Issues:</w:t>
      </w:r>
      <w:r w:rsidR="00C77BF8">
        <w:rPr>
          <w:b/>
        </w:rPr>
        <w:t xml:space="preserve"> </w:t>
      </w:r>
      <w:r w:rsidR="00E9477C">
        <w:rPr>
          <w:b/>
        </w:rPr>
        <w:t>Some band combinations need more work.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37882" w14:textId="77777777" w:rsidR="00D9295E" w:rsidRDefault="00D9295E">
      <w:r>
        <w:separator/>
      </w:r>
    </w:p>
  </w:endnote>
  <w:endnote w:type="continuationSeparator" w:id="0">
    <w:p w14:paraId="4D07ED18" w14:textId="77777777" w:rsidR="00D9295E" w:rsidRDefault="00D9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00BB9" w14:textId="77777777" w:rsidR="00D9295E" w:rsidRDefault="00D9295E">
      <w:r>
        <w:separator/>
      </w:r>
    </w:p>
  </w:footnote>
  <w:footnote w:type="continuationSeparator" w:id="0">
    <w:p w14:paraId="541F5D42" w14:textId="77777777" w:rsidR="00D9295E" w:rsidRDefault="00D92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A6D81"/>
    <w:rsid w:val="002C5575"/>
    <w:rsid w:val="002E7A9E"/>
    <w:rsid w:val="003205AD"/>
    <w:rsid w:val="003225E2"/>
    <w:rsid w:val="00335FB2"/>
    <w:rsid w:val="00341835"/>
    <w:rsid w:val="00344158"/>
    <w:rsid w:val="00363594"/>
    <w:rsid w:val="003A1EB0"/>
    <w:rsid w:val="003C6DA6"/>
    <w:rsid w:val="003E35DF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04EB0"/>
    <w:rsid w:val="00833504"/>
    <w:rsid w:val="0088222A"/>
    <w:rsid w:val="008A53B8"/>
    <w:rsid w:val="008A76FD"/>
    <w:rsid w:val="008C537F"/>
    <w:rsid w:val="008D658B"/>
    <w:rsid w:val="009159F9"/>
    <w:rsid w:val="009437A2"/>
    <w:rsid w:val="00945471"/>
    <w:rsid w:val="00985B73"/>
    <w:rsid w:val="009A3BC4"/>
    <w:rsid w:val="009F10E5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77BF8"/>
    <w:rsid w:val="00C83490"/>
    <w:rsid w:val="00C90B8C"/>
    <w:rsid w:val="00C94020"/>
    <w:rsid w:val="00CE1F4D"/>
    <w:rsid w:val="00D60BD9"/>
    <w:rsid w:val="00D64E1E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9477C"/>
    <w:rsid w:val="00EC7EB2"/>
    <w:rsid w:val="00F40B2F"/>
    <w:rsid w:val="00F4338D"/>
    <w:rsid w:val="00F440D3"/>
    <w:rsid w:val="00F643B5"/>
    <w:rsid w:val="00F921F1"/>
    <w:rsid w:val="00FC0804"/>
    <w:rsid w:val="00FC3B6D"/>
    <w:rsid w:val="00FD3A4E"/>
    <w:rsid w:val="00FD3F24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C77BF8"/>
    <w:rPr>
      <w:rFonts w:ascii="Arial" w:hAnsi="Arial"/>
      <w:sz w:val="18"/>
    </w:rPr>
  </w:style>
  <w:style w:type="character" w:customStyle="1" w:styleId="TAHCar">
    <w:name w:val="TAH Car"/>
    <w:link w:val="TAH"/>
    <w:rsid w:val="00C77BF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Petri Vasenkari</cp:lastModifiedBy>
  <cp:revision>2</cp:revision>
  <cp:lastPrinted>2009-10-12T14:10:00Z</cp:lastPrinted>
  <dcterms:created xsi:type="dcterms:W3CDTF">2024-03-08T07:34:00Z</dcterms:created>
  <dcterms:modified xsi:type="dcterms:W3CDTF">2024-03-08T07:34:00Z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